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5AD4F3D8"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r w:rsidR="00CE04B9">
              <w:rPr>
                <w:rFonts w:eastAsia="Malgun Gothic" w:hint="eastAsia"/>
                <w:lang w:eastAsia="ko-KR"/>
              </w:rPr>
              <w:t>4</w:t>
            </w:r>
            <w:r w:rsidRPr="003065EA">
              <w:t>.</w:t>
            </w:r>
            <w:bookmarkEnd w:id="2"/>
            <w:r w:rsidR="00CE04B9">
              <w:rPr>
                <w:rFonts w:eastAsia="Malgun Gothic" w:hint="eastAsia"/>
                <w:lang w:eastAsia="ko-KR"/>
              </w:rPr>
              <w:t>0</w:t>
            </w:r>
            <w:r w:rsidRPr="003065EA">
              <w:t xml:space="preserve"> </w:t>
            </w:r>
            <w:r w:rsidRPr="003065EA">
              <w:rPr>
                <w:sz w:val="32"/>
              </w:rPr>
              <w:t>(</w:t>
            </w:r>
            <w:bookmarkStart w:id="3" w:name="issueDate"/>
            <w:r w:rsidRPr="003065EA">
              <w:rPr>
                <w:sz w:val="32"/>
              </w:rPr>
              <w:t>202</w:t>
            </w:r>
            <w:r w:rsidR="00E65664">
              <w:rPr>
                <w:rFonts w:eastAsia="Malgun Gothic" w:hint="eastAsia"/>
                <w:sz w:val="32"/>
                <w:lang w:eastAsia="ko-KR"/>
              </w:rPr>
              <w:t>4</w:t>
            </w:r>
            <w:r w:rsidRPr="003065EA">
              <w:rPr>
                <w:sz w:val="32"/>
              </w:rPr>
              <w:t>-</w:t>
            </w:r>
            <w:bookmarkEnd w:id="3"/>
            <w:r w:rsidR="00E65664">
              <w:rPr>
                <w:rFonts w:eastAsia="Malgun Gothic" w:hint="eastAsia"/>
                <w:sz w:val="32"/>
                <w:lang w:eastAsia="ko-KR"/>
              </w:rPr>
              <w:t>0</w:t>
            </w:r>
            <w:r w:rsidR="00CE04B9">
              <w:rPr>
                <w:rFonts w:eastAsia="Malgun Gothic" w:hint="eastAsia"/>
                <w:sz w:val="32"/>
                <w:lang w:eastAsia="ko-KR"/>
              </w:rPr>
              <w:t>9</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A15480">
              <w:rPr>
                <w:rStyle w:val="ZGSM"/>
              </w:rPr>
              <w:t>8</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133D06">
              <w:rPr>
                <w:rFonts w:eastAsia="Malgun Gothic" w:hint="eastAsia"/>
                <w:noProof/>
                <w:sz w:val="18"/>
                <w:lang w:eastAsia="ko-KR"/>
              </w:rPr>
              <w:t>4</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38686221"/>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38686222"/>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3868622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38686224"/>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3868622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38686226"/>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38686227"/>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3868622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38686229"/>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38686230"/>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1pt;height:2in" o:ole="">
            <v:imagedata r:id="rId15" o:title="" cropleft="-31850f"/>
          </v:shape>
          <o:OLEObject Type="Embed" ProgID="Visio.Drawing.15" ShapeID="_x0000_i1025" DrawAspect="Content" ObjectID="_1786288168"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3.85pt;height:56.95pt" o:ole="">
            <v:imagedata r:id="rId17" o:title="" cropright="20519f"/>
          </v:shape>
          <o:OLEObject Type="Embed" ProgID="Visio.Drawing.15" ShapeID="_x0000_i1026" DrawAspect="Content" ObjectID="_1786288169"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3868623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3868623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38686234"/>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38686235"/>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38686236"/>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3868623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3868623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85pt;height:137.55pt" o:ole="">
            <v:imagedata r:id="rId19" o:title=""/>
          </v:shape>
          <o:OLEObject Type="Embed" ProgID="Visio.Drawing.15" ShapeID="_x0000_i1027" DrawAspect="Content" ObjectID="_1786288170"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lastRenderedPageBreak/>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38686239"/>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38686240"/>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lastRenderedPageBreak/>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38686241"/>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4pt" o:ole="">
            <v:imagedata r:id="rId21" o:title=""/>
          </v:shape>
          <o:OLEObject Type="Embed" ProgID="Visio.Drawing.11" ShapeID="_x0000_i1028" DrawAspect="Content" ObjectID="_1786288171"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38686242"/>
      <w:r w:rsidRPr="00AD5F5C">
        <w:rPr>
          <w:rFonts w:eastAsia="DengXian"/>
        </w:rPr>
        <w:lastRenderedPageBreak/>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38686243"/>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38686244"/>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3868624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3868624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7F0846A8"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38686247"/>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38686249"/>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3868625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38686251"/>
      <w:bookmarkEnd w:id="236"/>
      <w:bookmarkEnd w:id="237"/>
      <w:bookmarkEnd w:id="238"/>
      <w:bookmarkEnd w:id="239"/>
      <w:bookmarkEnd w:id="240"/>
      <w:bookmarkEnd w:id="241"/>
      <w:bookmarkEnd w:id="242"/>
      <w:bookmarkEnd w:id="243"/>
      <w:r w:rsidRPr="00AD5F5C">
        <w:rPr>
          <w:rFonts w:eastAsia="DengXian"/>
        </w:rPr>
        <w:lastRenderedPageBreak/>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3868625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3868625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8pt;height:91.35pt" o:ole="">
            <v:imagedata r:id="rId23" o:title="" croptop="3280f" cropbottom="37489f" cropleft="1427f" cropright="19932f"/>
          </v:shape>
          <o:OLEObject Type="Embed" ProgID="Visio.Drawing.15" ShapeID="_x0000_i1029" DrawAspect="Content" ObjectID="_1786288172"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3868625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3868625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38686256"/>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3868625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38686258"/>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38686260"/>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38686261"/>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38686262"/>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38686263"/>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38686264"/>
      <w:r w:rsidRPr="00AD5F5C">
        <w:rPr>
          <w:rFonts w:eastAsia="DengXian"/>
        </w:rPr>
        <w:lastRenderedPageBreak/>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38686265"/>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38686266"/>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38686267"/>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38686268"/>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38686270"/>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38686272"/>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697A7FEA" w14:textId="4E4A12D0" w:rsidR="00B102E1" w:rsidRPr="00AD5F5C" w:rsidRDefault="00B102E1" w:rsidP="00EB6F74">
      <w:pPr>
        <w:pStyle w:val="Heading4"/>
        <w:rPr>
          <w:rFonts w:eastAsia="DengXian"/>
          <w:lang w:val="en-US"/>
        </w:rPr>
      </w:pPr>
      <w:bookmarkStart w:id="394" w:name="_Toc138686273"/>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38686274"/>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38686275"/>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38686276"/>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38686277"/>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38686278"/>
      <w:r w:rsidRPr="00AD5F5C">
        <w:rPr>
          <w:rFonts w:eastAsia="DengXian"/>
        </w:rPr>
        <w:lastRenderedPageBreak/>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38686279"/>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p>
    <w:p w14:paraId="4FB6FAB1" w14:textId="6927E434" w:rsidR="00B102E1" w:rsidRPr="00AD5F5C" w:rsidRDefault="00B102E1" w:rsidP="00EB6F74">
      <w:pPr>
        <w:pStyle w:val="Heading4"/>
        <w:rPr>
          <w:rFonts w:eastAsia="DengXian"/>
          <w:lang w:val="en-US"/>
        </w:rPr>
      </w:pPr>
      <w:bookmarkStart w:id="436"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38686281"/>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38686282"/>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38686283"/>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38686284"/>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38686285"/>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38686286"/>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38686287"/>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38686289"/>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38686290"/>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7C9A5BB6" w:rsidR="00B102E1" w:rsidRDefault="00691C99" w:rsidP="00EB6F74">
      <w:pPr>
        <w:pStyle w:val="PL"/>
        <w:rPr>
          <w:rFonts w:eastAsia="DengXian"/>
          <w:lang w:val="en-US"/>
        </w:rPr>
      </w:pPr>
      <w:bookmarkStart w:id="513"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2FEEEEE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1AF0015"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65664">
        <w:rPr>
          <w:rFonts w:eastAsia="Malgun Gothic" w:hint="eastAsia"/>
          <w:lang w:val="en-US" w:eastAsia="ko-KR"/>
        </w:rPr>
        <w:t>3</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15" w:name="_Toc63347681"/>
      <w:bookmarkStart w:id="516" w:name="_Toc70168844"/>
      <w:bookmarkStart w:id="517" w:name="_Toc94004652"/>
      <w:bookmarkStart w:id="518" w:name="_Toc94004868"/>
      <w:bookmarkStart w:id="519" w:name="_Toc138686291"/>
      <w:bookmarkStart w:id="520" w:name="_Toc85718339"/>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19"/>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4" w:space="0" w:color="auto"/>
              <w:left w:val="single" w:sz="4" w:space="0" w:color="auto"/>
              <w:bottom w:val="single" w:sz="4" w:space="0" w:color="auto"/>
              <w:right w:val="single" w:sz="4"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4" w:space="0" w:color="auto"/>
              <w:left w:val="single" w:sz="4" w:space="0" w:color="auto"/>
              <w:bottom w:val="single" w:sz="4" w:space="0" w:color="auto"/>
              <w:right w:val="single" w:sz="4"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28CED6BC" w14:textId="77777777" w:rsidR="00442FFD" w:rsidRPr="00B1147F" w:rsidRDefault="00442FFD"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4" w:space="0" w:color="auto"/>
              <w:left w:val="single" w:sz="4" w:space="0" w:color="auto"/>
              <w:bottom w:val="single" w:sz="4" w:space="0" w:color="auto"/>
              <w:right w:val="single" w:sz="4"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4" w:space="0" w:color="auto"/>
              <w:left w:val="single" w:sz="4" w:space="0" w:color="auto"/>
              <w:bottom w:val="single" w:sz="4" w:space="0" w:color="auto"/>
              <w:right w:val="single" w:sz="4"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4" w:space="0" w:color="auto"/>
              <w:left w:val="single" w:sz="4" w:space="0" w:color="auto"/>
              <w:bottom w:val="single" w:sz="4" w:space="0" w:color="auto"/>
              <w:right w:val="single" w:sz="4" w:space="0" w:color="auto"/>
            </w:tcBorders>
          </w:tcPr>
          <w:p w14:paraId="16A20097" w14:textId="1CD3F185"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C90955">
              <w:rPr>
                <w:rFonts w:eastAsia="Malgun Gothic" w:hint="eastAsia"/>
                <w:sz w:val="16"/>
                <w:szCs w:val="16"/>
                <w:highlight w:val="yellow"/>
                <w:lang w:eastAsia="ko-KR"/>
              </w:rPr>
              <w:t>x</w:t>
            </w:r>
            <w:r w:rsidR="00C90955" w:rsidRPr="00C90955">
              <w:rPr>
                <w:rFonts w:eastAsia="Malgun Gothic" w:hint="eastAsia"/>
                <w:sz w:val="16"/>
                <w:szCs w:val="16"/>
                <w:highlight w:val="yellow"/>
                <w:lang w:eastAsia="ko-KR"/>
              </w:rPr>
              <w:t>xxx</w:t>
            </w:r>
          </w:p>
        </w:tc>
        <w:tc>
          <w:tcPr>
            <w:tcW w:w="473" w:type="dxa"/>
            <w:tcBorders>
              <w:top w:val="single" w:sz="4" w:space="0" w:color="auto"/>
              <w:left w:val="single" w:sz="4" w:space="0" w:color="auto"/>
              <w:bottom w:val="single" w:sz="4" w:space="0" w:color="auto"/>
              <w:right w:val="single" w:sz="4"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4" w:space="0" w:color="auto"/>
              <w:left w:val="single" w:sz="4" w:space="0" w:color="auto"/>
              <w:bottom w:val="single" w:sz="4" w:space="0" w:color="auto"/>
              <w:right w:val="single" w:sz="4" w:space="0" w:color="auto"/>
            </w:tcBorders>
          </w:tcPr>
          <w:p w14:paraId="13BE9C62" w14:textId="77777777" w:rsidR="00900D0C" w:rsidRPr="00B1147F" w:rsidRDefault="00900D0C" w:rsidP="00900D0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3AAF0" w14:textId="77777777" w:rsidR="00486869" w:rsidRDefault="00486869">
      <w:r>
        <w:separator/>
      </w:r>
    </w:p>
  </w:endnote>
  <w:endnote w:type="continuationSeparator" w:id="0">
    <w:p w14:paraId="49EBAC13" w14:textId="77777777" w:rsidR="00486869" w:rsidRDefault="00486869">
      <w:r>
        <w:continuationSeparator/>
      </w:r>
    </w:p>
  </w:endnote>
  <w:endnote w:type="continuationNotice" w:id="1">
    <w:p w14:paraId="1EF33059"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ACB0E" w14:textId="77777777" w:rsidR="00486869" w:rsidRDefault="00486869">
      <w:r>
        <w:separator/>
      </w:r>
    </w:p>
  </w:footnote>
  <w:footnote w:type="continuationSeparator" w:id="0">
    <w:p w14:paraId="44750643" w14:textId="77777777" w:rsidR="00486869" w:rsidRDefault="00486869">
      <w:r>
        <w:continuationSeparator/>
      </w:r>
    </w:p>
  </w:footnote>
  <w:footnote w:type="continuationNotice" w:id="1">
    <w:p w14:paraId="76E867C0"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15327" w14:textId="12910180"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1ED8">
      <w:rPr>
        <w:rFonts w:ascii="Arial" w:hAnsi="Arial" w:cs="Arial"/>
        <w:b/>
        <w:noProof/>
        <w:sz w:val="18"/>
        <w:szCs w:val="18"/>
      </w:rPr>
      <w:t>3GPP TS 29.255 V18.4.0 (2024-09)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12ACA405"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1ED8">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EBF"/>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0250"/>
    <w:rsid w:val="000B385D"/>
    <w:rsid w:val="000B6EE2"/>
    <w:rsid w:val="000C1CF3"/>
    <w:rsid w:val="000C47C3"/>
    <w:rsid w:val="000D2747"/>
    <w:rsid w:val="000D58AB"/>
    <w:rsid w:val="000E1D90"/>
    <w:rsid w:val="000E608D"/>
    <w:rsid w:val="001123F3"/>
    <w:rsid w:val="001154EC"/>
    <w:rsid w:val="00133525"/>
    <w:rsid w:val="00133D06"/>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C0D"/>
    <w:rsid w:val="002E5D4D"/>
    <w:rsid w:val="003027DF"/>
    <w:rsid w:val="00303D6C"/>
    <w:rsid w:val="003065EA"/>
    <w:rsid w:val="003172DC"/>
    <w:rsid w:val="00317CEE"/>
    <w:rsid w:val="00320A18"/>
    <w:rsid w:val="00324376"/>
    <w:rsid w:val="003244CE"/>
    <w:rsid w:val="0033363F"/>
    <w:rsid w:val="003429FA"/>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E3167"/>
    <w:rsid w:val="003E638E"/>
    <w:rsid w:val="003F017F"/>
    <w:rsid w:val="004014D9"/>
    <w:rsid w:val="00407C58"/>
    <w:rsid w:val="0041190B"/>
    <w:rsid w:val="00423334"/>
    <w:rsid w:val="00424DB6"/>
    <w:rsid w:val="004276CF"/>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5281"/>
    <w:rsid w:val="00597B11"/>
    <w:rsid w:val="005A573A"/>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7114"/>
    <w:rsid w:val="006516BD"/>
    <w:rsid w:val="00653041"/>
    <w:rsid w:val="006602F4"/>
    <w:rsid w:val="006633FE"/>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8A4"/>
    <w:rsid w:val="00806D03"/>
    <w:rsid w:val="00807F92"/>
    <w:rsid w:val="00830747"/>
    <w:rsid w:val="008464D4"/>
    <w:rsid w:val="008646AA"/>
    <w:rsid w:val="00865BB6"/>
    <w:rsid w:val="008674FF"/>
    <w:rsid w:val="00873B0B"/>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0D0C"/>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1ED8"/>
    <w:rsid w:val="009D3BDD"/>
    <w:rsid w:val="009D637A"/>
    <w:rsid w:val="009F1384"/>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45231"/>
    <w:rsid w:val="00C50DBA"/>
    <w:rsid w:val="00C51E8D"/>
    <w:rsid w:val="00C530A5"/>
    <w:rsid w:val="00C551FF"/>
    <w:rsid w:val="00C562FF"/>
    <w:rsid w:val="00C715FF"/>
    <w:rsid w:val="00C72833"/>
    <w:rsid w:val="00C7669A"/>
    <w:rsid w:val="00C77DCB"/>
    <w:rsid w:val="00C8081E"/>
    <w:rsid w:val="00C80F1D"/>
    <w:rsid w:val="00C811AB"/>
    <w:rsid w:val="00C90955"/>
    <w:rsid w:val="00C91962"/>
    <w:rsid w:val="00C93F40"/>
    <w:rsid w:val="00C944F8"/>
    <w:rsid w:val="00CA13C9"/>
    <w:rsid w:val="00CA3D0C"/>
    <w:rsid w:val="00CA7B62"/>
    <w:rsid w:val="00CB2E90"/>
    <w:rsid w:val="00CD13BD"/>
    <w:rsid w:val="00CD4185"/>
    <w:rsid w:val="00CD431F"/>
    <w:rsid w:val="00CE04B9"/>
    <w:rsid w:val="00CE1E27"/>
    <w:rsid w:val="00CE21F0"/>
    <w:rsid w:val="00D07BE0"/>
    <w:rsid w:val="00D42329"/>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65664"/>
    <w:rsid w:val="00E7201A"/>
    <w:rsid w:val="00E77645"/>
    <w:rsid w:val="00E83CD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44C9"/>
    <w:rsid w:val="00FA1266"/>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29</Pages>
  <Words>8288</Words>
  <Characters>47245</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55423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13</cp:revision>
  <cp:lastPrinted>2019-02-25T14:05:00Z</cp:lastPrinted>
  <dcterms:created xsi:type="dcterms:W3CDTF">2024-08-26T08:25:00Z</dcterms:created>
  <dcterms:modified xsi:type="dcterms:W3CDTF">2024-08-27T09:23:00Z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